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73597" w14:textId="77777777" w:rsidR="00212093" w:rsidRDefault="00212093" w:rsidP="00212093">
      <w:pPr>
        <w:pStyle w:val="NoSpacing"/>
        <w:jc w:val="right"/>
      </w:pPr>
      <w:r>
        <w:t>Name: __________________</w:t>
      </w:r>
    </w:p>
    <w:p w14:paraId="2CFFB9E6" w14:textId="77777777" w:rsidR="00212093" w:rsidRDefault="00212093" w:rsidP="00212093">
      <w:pPr>
        <w:pStyle w:val="NoSpacing"/>
        <w:jc w:val="right"/>
      </w:pPr>
      <w:r>
        <w:t>Period: __________________</w:t>
      </w:r>
    </w:p>
    <w:p w14:paraId="03EB5499" w14:textId="0BDD9855" w:rsidR="005B549F" w:rsidRDefault="00E9243F" w:rsidP="00464C0D">
      <w:pPr>
        <w:pStyle w:val="Title"/>
      </w:pPr>
      <w:r>
        <w:t>Equipment Study</w:t>
      </w:r>
    </w:p>
    <w:p w14:paraId="6B46799D" w14:textId="77777777" w:rsidR="0090498A" w:rsidRPr="0090498A" w:rsidRDefault="0090498A" w:rsidP="0090498A">
      <w:pPr>
        <w:rPr>
          <w:b/>
        </w:rPr>
      </w:pPr>
      <w:r w:rsidRPr="0090498A">
        <w:rPr>
          <w:b/>
        </w:rPr>
        <w:t>Orchard sprayer</w:t>
      </w:r>
    </w:p>
    <w:p w14:paraId="09B46DA1" w14:textId="77777777" w:rsidR="0090498A" w:rsidRPr="0090498A" w:rsidRDefault="0090498A" w:rsidP="0090498A">
      <w:pPr>
        <w:numPr>
          <w:ilvl w:val="0"/>
          <w:numId w:val="48"/>
        </w:numPr>
      </w:pPr>
      <w:r w:rsidRPr="0090498A">
        <w:t>Who is the manufacturer of the sprayer?</w:t>
      </w:r>
    </w:p>
    <w:p w14:paraId="69DE7B0C" w14:textId="77777777" w:rsidR="0090498A" w:rsidRPr="0090498A" w:rsidRDefault="0090498A" w:rsidP="0090498A"/>
    <w:p w14:paraId="17237918" w14:textId="77777777" w:rsidR="0090498A" w:rsidRPr="0090498A" w:rsidRDefault="0090498A" w:rsidP="0090498A">
      <w:pPr>
        <w:numPr>
          <w:ilvl w:val="0"/>
          <w:numId w:val="48"/>
        </w:numPr>
      </w:pPr>
      <w:r w:rsidRPr="0090498A">
        <w:t>What is the capacity of the sprayer?</w:t>
      </w:r>
    </w:p>
    <w:p w14:paraId="46E93941" w14:textId="77777777" w:rsidR="0090498A" w:rsidRPr="0090498A" w:rsidRDefault="0090498A" w:rsidP="0090498A"/>
    <w:p w14:paraId="7C463A8B" w14:textId="77777777" w:rsidR="0090498A" w:rsidRPr="0090498A" w:rsidRDefault="0090498A" w:rsidP="0090498A">
      <w:pPr>
        <w:numPr>
          <w:ilvl w:val="0"/>
          <w:numId w:val="48"/>
        </w:numPr>
      </w:pPr>
      <w:r w:rsidRPr="0090498A">
        <w:t>What kind of pump is used?</w:t>
      </w:r>
    </w:p>
    <w:p w14:paraId="2D40CEB9" w14:textId="77777777" w:rsidR="0090498A" w:rsidRPr="0090498A" w:rsidRDefault="0090498A" w:rsidP="0090498A"/>
    <w:p w14:paraId="2A475C29" w14:textId="77777777" w:rsidR="0090498A" w:rsidRPr="0090498A" w:rsidRDefault="0090498A" w:rsidP="0090498A"/>
    <w:p w14:paraId="0EA75947" w14:textId="77777777" w:rsidR="0090498A" w:rsidRPr="0090498A" w:rsidRDefault="0090498A" w:rsidP="0090498A">
      <w:pPr>
        <w:numPr>
          <w:ilvl w:val="0"/>
          <w:numId w:val="48"/>
        </w:numPr>
      </w:pPr>
      <w:r w:rsidRPr="0090498A">
        <w:t>What horsepower is required for this sprayer?</w:t>
      </w:r>
    </w:p>
    <w:p w14:paraId="4518BE1A" w14:textId="77777777" w:rsidR="0090498A" w:rsidRPr="0090498A" w:rsidRDefault="0090498A" w:rsidP="0090498A"/>
    <w:p w14:paraId="6141C5F5" w14:textId="77777777" w:rsidR="0090498A" w:rsidRPr="0090498A" w:rsidRDefault="0090498A" w:rsidP="0090498A"/>
    <w:p w14:paraId="33543207" w14:textId="77777777" w:rsidR="0090498A" w:rsidRPr="0090498A" w:rsidRDefault="0090498A" w:rsidP="0090498A">
      <w:pPr>
        <w:numPr>
          <w:ilvl w:val="0"/>
          <w:numId w:val="48"/>
        </w:numPr>
      </w:pPr>
      <w:r w:rsidRPr="0090498A">
        <w:t>What is the construction of the tank?</w:t>
      </w:r>
    </w:p>
    <w:p w14:paraId="40101135" w14:textId="77777777" w:rsidR="0090498A" w:rsidRPr="0090498A" w:rsidRDefault="0090498A" w:rsidP="0090498A"/>
    <w:p w14:paraId="4370EFDA" w14:textId="77777777" w:rsidR="0090498A" w:rsidRPr="0090498A" w:rsidRDefault="0090498A" w:rsidP="0090498A"/>
    <w:p w14:paraId="5EAE509D" w14:textId="77777777" w:rsidR="0090498A" w:rsidRPr="0090498A" w:rsidRDefault="0090498A" w:rsidP="0090498A">
      <w:pPr>
        <w:numPr>
          <w:ilvl w:val="0"/>
          <w:numId w:val="48"/>
        </w:numPr>
      </w:pPr>
      <w:r w:rsidRPr="0090498A">
        <w:t>What is the purpose of the fan and how large is it?</w:t>
      </w:r>
    </w:p>
    <w:p w14:paraId="60578FBE" w14:textId="77777777" w:rsidR="0090498A" w:rsidRPr="0090498A" w:rsidRDefault="0090498A" w:rsidP="0090498A"/>
    <w:p w14:paraId="1A325DC4" w14:textId="77777777" w:rsidR="0090498A" w:rsidRPr="0090498A" w:rsidRDefault="0090498A" w:rsidP="0090498A"/>
    <w:p w14:paraId="1943F7B4" w14:textId="77777777" w:rsidR="0090498A" w:rsidRPr="0090498A" w:rsidRDefault="0090498A" w:rsidP="0090498A">
      <w:pPr>
        <w:numPr>
          <w:ilvl w:val="0"/>
          <w:numId w:val="48"/>
        </w:numPr>
      </w:pPr>
      <w:r w:rsidRPr="0090498A">
        <w:t>How is speed of the fan regulated?</w:t>
      </w:r>
    </w:p>
    <w:p w14:paraId="5F828383" w14:textId="77777777" w:rsidR="0090498A" w:rsidRPr="0090498A" w:rsidRDefault="0090498A" w:rsidP="0090498A"/>
    <w:p w14:paraId="2CFC319A" w14:textId="77777777" w:rsidR="0090498A" w:rsidRPr="0090498A" w:rsidRDefault="0090498A" w:rsidP="0090498A"/>
    <w:p w14:paraId="6207A1D5" w14:textId="77777777" w:rsidR="0090498A" w:rsidRPr="0090498A" w:rsidRDefault="0090498A" w:rsidP="0090498A">
      <w:pPr>
        <w:numPr>
          <w:ilvl w:val="0"/>
          <w:numId w:val="48"/>
        </w:numPr>
      </w:pPr>
      <w:r w:rsidRPr="0090498A">
        <w:t>What is the purpose of two booms?</w:t>
      </w:r>
    </w:p>
    <w:p w14:paraId="59D84DC1" w14:textId="77777777" w:rsidR="0090498A" w:rsidRPr="0090498A" w:rsidRDefault="0090498A" w:rsidP="0090498A"/>
    <w:p w14:paraId="5A2BDC19" w14:textId="77777777" w:rsidR="0090498A" w:rsidRPr="0090498A" w:rsidRDefault="0090498A" w:rsidP="0090498A"/>
    <w:p w14:paraId="5FA79601" w14:textId="77777777" w:rsidR="0090498A" w:rsidRPr="0090498A" w:rsidRDefault="0090498A" w:rsidP="0090498A">
      <w:pPr>
        <w:numPr>
          <w:ilvl w:val="0"/>
          <w:numId w:val="48"/>
        </w:numPr>
      </w:pPr>
      <w:r w:rsidRPr="0090498A">
        <w:t>What is the velocity of the air blast spray?</w:t>
      </w:r>
    </w:p>
    <w:p w14:paraId="3B3285EC" w14:textId="77777777" w:rsidR="0090498A" w:rsidRPr="0090498A" w:rsidRDefault="0090498A" w:rsidP="0090498A"/>
    <w:p w14:paraId="1C48753F" w14:textId="77777777" w:rsidR="0090498A" w:rsidRPr="0090498A" w:rsidRDefault="0090498A" w:rsidP="0090498A"/>
    <w:p w14:paraId="22C6A271" w14:textId="77777777" w:rsidR="0090498A" w:rsidRPr="0090498A" w:rsidRDefault="0090498A" w:rsidP="0090498A">
      <w:pPr>
        <w:numPr>
          <w:ilvl w:val="0"/>
          <w:numId w:val="48"/>
        </w:numPr>
      </w:pPr>
      <w:r w:rsidRPr="0090498A">
        <w:t>What nozzle sizes are currently in use?</w:t>
      </w:r>
    </w:p>
    <w:p w14:paraId="39529780" w14:textId="77777777" w:rsidR="0090498A" w:rsidRPr="0090498A" w:rsidRDefault="0090498A" w:rsidP="0090498A"/>
    <w:p w14:paraId="308AEA29" w14:textId="77777777" w:rsidR="0090498A" w:rsidRPr="0090498A" w:rsidRDefault="0090498A" w:rsidP="0090498A"/>
    <w:p w14:paraId="5C45E682" w14:textId="77777777" w:rsidR="0090498A" w:rsidRPr="0090498A" w:rsidRDefault="0090498A" w:rsidP="0090498A"/>
    <w:p w14:paraId="00A8EB3D" w14:textId="77777777" w:rsidR="0090498A" w:rsidRPr="0090498A" w:rsidRDefault="0090498A" w:rsidP="0090498A"/>
    <w:p w14:paraId="6B5526C0" w14:textId="77777777" w:rsidR="0090498A" w:rsidRPr="0090498A" w:rsidRDefault="0090498A" w:rsidP="0090498A">
      <w:pPr>
        <w:numPr>
          <w:ilvl w:val="0"/>
          <w:numId w:val="48"/>
        </w:numPr>
      </w:pPr>
      <w:r w:rsidRPr="0090498A">
        <w:t>As the sprayer is currently set up how many gallons per acre would be applied at 2 mph and 150 psi?</w:t>
      </w:r>
    </w:p>
    <w:p w14:paraId="3CBC784E" w14:textId="77777777" w:rsidR="0090498A" w:rsidRPr="0090498A" w:rsidRDefault="0090498A" w:rsidP="0090498A"/>
    <w:p w14:paraId="25602493" w14:textId="77777777" w:rsidR="0090498A" w:rsidRPr="0090498A" w:rsidRDefault="0090498A" w:rsidP="0090498A"/>
    <w:p w14:paraId="7467E5E1" w14:textId="77777777" w:rsidR="0090498A" w:rsidRPr="0090498A" w:rsidRDefault="0090498A" w:rsidP="0090498A">
      <w:pPr>
        <w:numPr>
          <w:ilvl w:val="0"/>
          <w:numId w:val="48"/>
        </w:numPr>
      </w:pPr>
      <w:r w:rsidRPr="0090498A">
        <w:t>How many acres could be sprayed per tank as set up?</w:t>
      </w:r>
    </w:p>
    <w:p w14:paraId="50EAD7B5" w14:textId="77777777" w:rsidR="0090498A" w:rsidRPr="0090498A" w:rsidRDefault="0090498A" w:rsidP="0090498A"/>
    <w:p w14:paraId="5C62150B" w14:textId="77777777" w:rsidR="0090498A" w:rsidRPr="0090498A" w:rsidRDefault="0090498A" w:rsidP="0090498A"/>
    <w:p w14:paraId="39CE1C1E" w14:textId="77777777" w:rsidR="0090498A" w:rsidRPr="0090498A" w:rsidRDefault="0090498A" w:rsidP="0090498A">
      <w:pPr>
        <w:numPr>
          <w:ilvl w:val="0"/>
          <w:numId w:val="48"/>
        </w:numPr>
      </w:pPr>
      <w:r w:rsidRPr="0090498A">
        <w:t xml:space="preserve">How many acres per hour can be sprayed at 2 mph and 24 foot spacing on trees? </w:t>
      </w:r>
    </w:p>
    <w:p w14:paraId="4F29B7CA" w14:textId="77777777" w:rsidR="0090498A" w:rsidRPr="0090498A" w:rsidRDefault="0090498A" w:rsidP="0090498A"/>
    <w:sectPr w:rsidR="0090498A" w:rsidRPr="0090498A" w:rsidSect="00DC59D2">
      <w:headerReference w:type="default" r:id="rId7"/>
      <w:foot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FCC09" w14:textId="77777777" w:rsidR="00991D90" w:rsidRDefault="00991D90" w:rsidP="00CD71D0">
      <w:pPr>
        <w:spacing w:after="0" w:line="240" w:lineRule="auto"/>
      </w:pPr>
      <w:r>
        <w:separator/>
      </w:r>
    </w:p>
  </w:endnote>
  <w:endnote w:type="continuationSeparator" w:id="0">
    <w:p w14:paraId="6ADFD605" w14:textId="77777777" w:rsidR="00991D90" w:rsidRDefault="00991D90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2E66BE1B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A50DC1">
      <w:rPr>
        <w:noProof/>
      </w:rPr>
      <w:t>9/6/2022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CE2FA" w14:textId="77777777" w:rsidR="00991D90" w:rsidRDefault="00991D90" w:rsidP="00CD71D0">
      <w:pPr>
        <w:spacing w:after="0" w:line="240" w:lineRule="auto"/>
      </w:pPr>
      <w:r>
        <w:separator/>
      </w:r>
    </w:p>
  </w:footnote>
  <w:footnote w:type="continuationSeparator" w:id="0">
    <w:p w14:paraId="7072DAE8" w14:textId="77777777" w:rsidR="00991D90" w:rsidRDefault="00991D90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8F633" w14:textId="5ECD8144" w:rsidR="00056BCD" w:rsidRDefault="00056BCD" w:rsidP="00056BCD">
    <w:pPr>
      <w:pStyle w:val="Header"/>
    </w:pPr>
    <w:r>
      <w:t xml:space="preserve">Oregon FFA </w:t>
    </w:r>
    <w:r>
      <w:tab/>
    </w:r>
    <w:r w:rsidR="00E9243F">
      <w:t>Machinery</w:t>
    </w:r>
    <w:r>
      <w:tab/>
    </w:r>
    <w:fldSimple w:instr=" STYLEREF  Title  \* MERGEFORMAT ">
      <w:r w:rsidR="0090498A">
        <w:rPr>
          <w:noProof/>
        </w:rPr>
        <w:t>Equipment Study</w:t>
      </w:r>
    </w:fldSimple>
    <w:r>
      <w:t xml:space="preserve"> Activity</w:t>
    </w:r>
  </w:p>
  <w:p w14:paraId="4507AA04" w14:textId="77777777" w:rsidR="00CD71D0" w:rsidRDefault="00CD71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7AFF"/>
    <w:multiLevelType w:val="hybridMultilevel"/>
    <w:tmpl w:val="EFC4ED00"/>
    <w:lvl w:ilvl="0" w:tplc="A9BAB7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F0194"/>
    <w:multiLevelType w:val="hybridMultilevel"/>
    <w:tmpl w:val="98687D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0084896"/>
    <w:multiLevelType w:val="hybridMultilevel"/>
    <w:tmpl w:val="02A0F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5967D8"/>
    <w:multiLevelType w:val="hybridMultilevel"/>
    <w:tmpl w:val="222C4D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88260F6"/>
    <w:multiLevelType w:val="hybridMultilevel"/>
    <w:tmpl w:val="F85A56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E123425"/>
    <w:multiLevelType w:val="hybridMultilevel"/>
    <w:tmpl w:val="496655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0466E8"/>
    <w:multiLevelType w:val="hybridMultilevel"/>
    <w:tmpl w:val="6030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C3EB6"/>
    <w:multiLevelType w:val="hybridMultilevel"/>
    <w:tmpl w:val="6B6EE1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8BC4C9E"/>
    <w:multiLevelType w:val="hybridMultilevel"/>
    <w:tmpl w:val="FF0E88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D122E89"/>
    <w:multiLevelType w:val="hybridMultilevel"/>
    <w:tmpl w:val="F462F5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BB3B48"/>
    <w:multiLevelType w:val="hybridMultilevel"/>
    <w:tmpl w:val="13B67D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0D0714"/>
    <w:multiLevelType w:val="hybridMultilevel"/>
    <w:tmpl w:val="728E4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DF7DE8"/>
    <w:multiLevelType w:val="hybridMultilevel"/>
    <w:tmpl w:val="62609A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E4694C"/>
    <w:multiLevelType w:val="hybridMultilevel"/>
    <w:tmpl w:val="6818F7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3D5DBE"/>
    <w:multiLevelType w:val="hybridMultilevel"/>
    <w:tmpl w:val="0E2C2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531BA7"/>
    <w:multiLevelType w:val="hybridMultilevel"/>
    <w:tmpl w:val="E7C865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B3020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C484F86"/>
    <w:multiLevelType w:val="hybridMultilevel"/>
    <w:tmpl w:val="211CA2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5915C0"/>
    <w:multiLevelType w:val="hybridMultilevel"/>
    <w:tmpl w:val="2534B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510053">
    <w:abstractNumId w:val="46"/>
  </w:num>
  <w:num w:numId="2" w16cid:durableId="532883076">
    <w:abstractNumId w:val="30"/>
  </w:num>
  <w:num w:numId="3" w16cid:durableId="1688143260">
    <w:abstractNumId w:val="21"/>
  </w:num>
  <w:num w:numId="4" w16cid:durableId="320041939">
    <w:abstractNumId w:val="19"/>
  </w:num>
  <w:num w:numId="5" w16cid:durableId="1238786984">
    <w:abstractNumId w:val="34"/>
  </w:num>
  <w:num w:numId="6" w16cid:durableId="1532037393">
    <w:abstractNumId w:val="39"/>
  </w:num>
  <w:num w:numId="7" w16cid:durableId="1269655105">
    <w:abstractNumId w:val="20"/>
  </w:num>
  <w:num w:numId="8" w16cid:durableId="1093161213">
    <w:abstractNumId w:val="43"/>
  </w:num>
  <w:num w:numId="9" w16cid:durableId="1867138649">
    <w:abstractNumId w:val="16"/>
  </w:num>
  <w:num w:numId="10" w16cid:durableId="1619291114">
    <w:abstractNumId w:val="5"/>
  </w:num>
  <w:num w:numId="11" w16cid:durableId="234248285">
    <w:abstractNumId w:val="22"/>
  </w:num>
  <w:num w:numId="12" w16cid:durableId="709308004">
    <w:abstractNumId w:val="40"/>
  </w:num>
  <w:num w:numId="13" w16cid:durableId="33119727">
    <w:abstractNumId w:val="47"/>
  </w:num>
  <w:num w:numId="14" w16cid:durableId="1983919531">
    <w:abstractNumId w:val="33"/>
  </w:num>
  <w:num w:numId="15" w16cid:durableId="170072787">
    <w:abstractNumId w:val="9"/>
  </w:num>
  <w:num w:numId="16" w16cid:durableId="1739546439">
    <w:abstractNumId w:val="7"/>
  </w:num>
  <w:num w:numId="17" w16cid:durableId="1109665833">
    <w:abstractNumId w:val="25"/>
  </w:num>
  <w:num w:numId="18" w16cid:durableId="980622018">
    <w:abstractNumId w:val="12"/>
  </w:num>
  <w:num w:numId="19" w16cid:durableId="720783968">
    <w:abstractNumId w:val="15"/>
  </w:num>
  <w:num w:numId="20" w16cid:durableId="2001038560">
    <w:abstractNumId w:val="23"/>
  </w:num>
  <w:num w:numId="21" w16cid:durableId="1115753626">
    <w:abstractNumId w:val="38"/>
  </w:num>
  <w:num w:numId="22" w16cid:durableId="1316565486">
    <w:abstractNumId w:val="18"/>
  </w:num>
  <w:num w:numId="23" w16cid:durableId="1283463573">
    <w:abstractNumId w:val="13"/>
  </w:num>
  <w:num w:numId="24" w16cid:durableId="1664889169">
    <w:abstractNumId w:val="32"/>
  </w:num>
  <w:num w:numId="25" w16cid:durableId="885221321">
    <w:abstractNumId w:val="6"/>
  </w:num>
  <w:num w:numId="26" w16cid:durableId="1894730958">
    <w:abstractNumId w:val="1"/>
  </w:num>
  <w:num w:numId="27" w16cid:durableId="280889971">
    <w:abstractNumId w:val="14"/>
  </w:num>
  <w:num w:numId="28" w16cid:durableId="1864631475">
    <w:abstractNumId w:val="28"/>
  </w:num>
  <w:num w:numId="29" w16cid:durableId="1719087050">
    <w:abstractNumId w:val="44"/>
  </w:num>
  <w:num w:numId="30" w16cid:durableId="818496982">
    <w:abstractNumId w:val="29"/>
  </w:num>
  <w:num w:numId="31" w16cid:durableId="510609942">
    <w:abstractNumId w:val="36"/>
  </w:num>
  <w:num w:numId="32" w16cid:durableId="15231073">
    <w:abstractNumId w:val="3"/>
  </w:num>
  <w:num w:numId="33" w16cid:durableId="391198485">
    <w:abstractNumId w:val="2"/>
  </w:num>
  <w:num w:numId="34" w16cid:durableId="1395202873">
    <w:abstractNumId w:val="45"/>
  </w:num>
  <w:num w:numId="35" w16cid:durableId="1110469193">
    <w:abstractNumId w:val="10"/>
  </w:num>
  <w:num w:numId="36" w16cid:durableId="1952394740">
    <w:abstractNumId w:val="17"/>
  </w:num>
  <w:num w:numId="37" w16cid:durableId="459302872">
    <w:abstractNumId w:val="42"/>
  </w:num>
  <w:num w:numId="38" w16cid:durableId="1739790561">
    <w:abstractNumId w:val="41"/>
  </w:num>
  <w:num w:numId="39" w16cid:durableId="112792437">
    <w:abstractNumId w:val="24"/>
  </w:num>
  <w:num w:numId="40" w16cid:durableId="845292482">
    <w:abstractNumId w:val="31"/>
  </w:num>
  <w:num w:numId="41" w16cid:durableId="227230958">
    <w:abstractNumId w:val="27"/>
  </w:num>
  <w:num w:numId="42" w16cid:durableId="380251750">
    <w:abstractNumId w:val="35"/>
  </w:num>
  <w:num w:numId="43" w16cid:durableId="167985478">
    <w:abstractNumId w:val="4"/>
  </w:num>
  <w:num w:numId="44" w16cid:durableId="576523087">
    <w:abstractNumId w:val="37"/>
  </w:num>
  <w:num w:numId="45" w16cid:durableId="1122723770">
    <w:abstractNumId w:val="8"/>
  </w:num>
  <w:num w:numId="46" w16cid:durableId="539171123">
    <w:abstractNumId w:val="26"/>
  </w:num>
  <w:num w:numId="47" w16cid:durableId="2072920714">
    <w:abstractNumId w:val="0"/>
  </w:num>
  <w:num w:numId="48" w16cid:durableId="14009031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56BCD"/>
    <w:rsid w:val="00064BE6"/>
    <w:rsid w:val="00082DDE"/>
    <w:rsid w:val="00087083"/>
    <w:rsid w:val="00095BE9"/>
    <w:rsid w:val="000E6131"/>
    <w:rsid w:val="00102AFC"/>
    <w:rsid w:val="00132629"/>
    <w:rsid w:val="00183F44"/>
    <w:rsid w:val="00207B0D"/>
    <w:rsid w:val="00212093"/>
    <w:rsid w:val="00213D42"/>
    <w:rsid w:val="00240321"/>
    <w:rsid w:val="00266CF0"/>
    <w:rsid w:val="002A48D2"/>
    <w:rsid w:val="002E0F41"/>
    <w:rsid w:val="00382EC4"/>
    <w:rsid w:val="003965D7"/>
    <w:rsid w:val="003A273B"/>
    <w:rsid w:val="003C5B2F"/>
    <w:rsid w:val="003D08B5"/>
    <w:rsid w:val="00464C0D"/>
    <w:rsid w:val="005B549F"/>
    <w:rsid w:val="005D16B1"/>
    <w:rsid w:val="00636D60"/>
    <w:rsid w:val="00654ECF"/>
    <w:rsid w:val="00656E6A"/>
    <w:rsid w:val="00672761"/>
    <w:rsid w:val="006F5079"/>
    <w:rsid w:val="00726CDC"/>
    <w:rsid w:val="007A1A7A"/>
    <w:rsid w:val="00807F4B"/>
    <w:rsid w:val="0090498A"/>
    <w:rsid w:val="00977AF9"/>
    <w:rsid w:val="00991D90"/>
    <w:rsid w:val="00992739"/>
    <w:rsid w:val="00A143D2"/>
    <w:rsid w:val="00A50DC1"/>
    <w:rsid w:val="00A5573D"/>
    <w:rsid w:val="00A9258A"/>
    <w:rsid w:val="00B0734C"/>
    <w:rsid w:val="00B52E59"/>
    <w:rsid w:val="00BA592B"/>
    <w:rsid w:val="00C04B4B"/>
    <w:rsid w:val="00C512F2"/>
    <w:rsid w:val="00C61215"/>
    <w:rsid w:val="00C92568"/>
    <w:rsid w:val="00C94841"/>
    <w:rsid w:val="00CB404F"/>
    <w:rsid w:val="00CD71D0"/>
    <w:rsid w:val="00CE2A2C"/>
    <w:rsid w:val="00CF1F6C"/>
    <w:rsid w:val="00DC59D2"/>
    <w:rsid w:val="00E1758A"/>
    <w:rsid w:val="00E70329"/>
    <w:rsid w:val="00E75A06"/>
    <w:rsid w:val="00E9243F"/>
    <w:rsid w:val="00F44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6BCD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056B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56B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56B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6BCD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056BC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056BCD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056BCD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6BCD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6BCD"/>
  </w:style>
  <w:style w:type="paragraph" w:styleId="Footer">
    <w:name w:val="footer"/>
    <w:basedOn w:val="Normal"/>
    <w:link w:val="FooterChar"/>
    <w:uiPriority w:val="99"/>
    <w:unhideWhenUsed/>
    <w:rsid w:val="00056B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6BCD"/>
  </w:style>
  <w:style w:type="character" w:customStyle="1" w:styleId="Heading2Char">
    <w:name w:val="Heading 2 Char"/>
    <w:basedOn w:val="DefaultParagraphFont"/>
    <w:link w:val="Heading2"/>
    <w:uiPriority w:val="9"/>
    <w:rsid w:val="00056BCD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56BCD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056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56BC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6BCD"/>
    <w:rPr>
      <w:color w:val="605E5C"/>
      <w:shd w:val="clear" w:color="auto" w:fill="E1DFDD"/>
    </w:rPr>
  </w:style>
  <w:style w:type="paragraph" w:customStyle="1" w:styleId="Default">
    <w:name w:val="Default"/>
    <w:rsid w:val="00056BC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56B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6B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6B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6B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6BCD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056BCD"/>
    <w:rPr>
      <w:color w:val="954F72" w:themeColor="followedHyperlink"/>
      <w:u w:val="single"/>
    </w:rPr>
  </w:style>
  <w:style w:type="character" w:customStyle="1" w:styleId="NoSpacingChar">
    <w:name w:val="No Spacing Char"/>
    <w:link w:val="NoSpacing"/>
    <w:uiPriority w:val="1"/>
    <w:rsid w:val="002120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</Template>
  <TotalTime>0</TotalTime>
  <Pages>2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John Williams</cp:lastModifiedBy>
  <cp:revision>2</cp:revision>
  <dcterms:created xsi:type="dcterms:W3CDTF">2022-09-06T20:16:00Z</dcterms:created>
  <dcterms:modified xsi:type="dcterms:W3CDTF">2022-09-06T20:16:00Z</dcterms:modified>
</cp:coreProperties>
</file>